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A744D" w14:textId="77777777" w:rsidR="007F6DFC" w:rsidRDefault="007F6DFC" w:rsidP="00D97ED3">
      <w:pPr>
        <w:pStyle w:val="Unittitle"/>
      </w:pPr>
      <w:r>
        <w:t xml:space="preserve">3. Construction design principles </w:t>
      </w:r>
    </w:p>
    <w:p w14:paraId="3CBC753B" w14:textId="77777777" w:rsidR="007F6DFC" w:rsidRPr="003400C1" w:rsidRDefault="007F6DFC" w:rsidP="00474F67">
      <w:pPr>
        <w:pStyle w:val="Heading1"/>
        <w:rPr>
          <w:color w:val="FC4421"/>
        </w:rPr>
      </w:pPr>
      <w:r w:rsidRPr="003400C1">
        <w:rPr>
          <w:color w:val="FC4421"/>
        </w:rPr>
        <w:t>Worksheet 5: Sustainable insulation materials (learner)</w:t>
      </w:r>
    </w:p>
    <w:p w14:paraId="24EA284F" w14:textId="77777777" w:rsidR="007F6DFC" w:rsidRDefault="007F6DFC" w:rsidP="00EB02D2">
      <w:pPr>
        <w:pStyle w:val="Answer"/>
        <w:ind w:left="0"/>
      </w:pPr>
    </w:p>
    <w:p w14:paraId="46192A4D" w14:textId="77777777" w:rsidR="007F6DFC" w:rsidRPr="002F6317" w:rsidRDefault="007F6DFC" w:rsidP="00EB02D2">
      <w:pPr>
        <w:pStyle w:val="Answer"/>
        <w:ind w:left="0"/>
      </w:pPr>
      <w:r w:rsidRPr="002F6317">
        <w:t xml:space="preserve">Using the following websites research sustainable insulation materials. Select five facts and produce a poster detailing your findings. </w:t>
      </w:r>
    </w:p>
    <w:p w14:paraId="4E78B060" w14:textId="77777777" w:rsidR="007F6DFC" w:rsidRPr="002F6317" w:rsidRDefault="007F6DFC" w:rsidP="00EB02D2">
      <w:pPr>
        <w:pStyle w:val="Answer"/>
        <w:ind w:left="0"/>
      </w:pPr>
    </w:p>
    <w:p w14:paraId="07133C01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10" w:history="1">
        <w:r w:rsidRPr="002F6317">
          <w:rPr>
            <w:rFonts w:cs="Times New Roman"/>
            <w:color w:val="5B9BD5" w:themeColor="accent1"/>
            <w:u w:val="single"/>
          </w:rPr>
          <w:t>https://sustainablebuild.co.uk/InsulationMaterials/</w:t>
        </w:r>
      </w:hyperlink>
    </w:p>
    <w:p w14:paraId="0420FC8B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00851061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11" w:history="1">
        <w:r w:rsidRPr="002F6317">
          <w:rPr>
            <w:rStyle w:val="Hyperlink"/>
            <w:color w:val="5B9BD5" w:themeColor="accent1"/>
          </w:rPr>
          <w:t>www.kingspaninsulation.co.uk/Sustainability.aspx</w:t>
        </w:r>
      </w:hyperlink>
      <w:r w:rsidRPr="002F6317">
        <w:rPr>
          <w:color w:val="5B9BD5" w:themeColor="accent1"/>
        </w:rPr>
        <w:t xml:space="preserve"> </w:t>
      </w:r>
    </w:p>
    <w:p w14:paraId="0BD20F57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14A335A1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12" w:history="1">
        <w:r w:rsidRPr="002F6317">
          <w:rPr>
            <w:rStyle w:val="Hyperlink"/>
            <w:color w:val="5B9BD5" w:themeColor="accent1"/>
          </w:rPr>
          <w:t>http://insulation.sustainablesources.com/</w:t>
        </w:r>
      </w:hyperlink>
      <w:r w:rsidRPr="002F6317">
        <w:rPr>
          <w:color w:val="5B9BD5" w:themeColor="accent1"/>
        </w:rPr>
        <w:t xml:space="preserve"> </w:t>
      </w:r>
    </w:p>
    <w:p w14:paraId="544D293B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2F33A66C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13" w:history="1">
        <w:r w:rsidRPr="002F6317">
          <w:rPr>
            <w:rStyle w:val="Hyperlink"/>
            <w:color w:val="5B9BD5" w:themeColor="accent1"/>
          </w:rPr>
          <w:t>www.superhomes.org.uk/resources/whats-best-insulation- material/</w:t>
        </w:r>
      </w:hyperlink>
      <w:r w:rsidRPr="002F6317">
        <w:rPr>
          <w:color w:val="5B9BD5" w:themeColor="accent1"/>
        </w:rPr>
        <w:t xml:space="preserve"> </w:t>
      </w:r>
    </w:p>
    <w:p w14:paraId="6B844144" w14:textId="77777777" w:rsidR="007F6DFC" w:rsidRPr="0064730A" w:rsidRDefault="007F6DFC" w:rsidP="0064730A">
      <w:pPr>
        <w:pStyle w:val="Answer"/>
        <w:rPr>
          <w:sz w:val="24"/>
          <w:szCs w:val="24"/>
        </w:rPr>
      </w:pPr>
    </w:p>
    <w:p w14:paraId="4BC8CB35" w14:textId="77777777" w:rsidR="007F6DFC" w:rsidRDefault="007F6DFC" w:rsidP="0064730A">
      <w:pPr>
        <w:pStyle w:val="Answer"/>
        <w:rPr>
          <w:sz w:val="24"/>
          <w:szCs w:val="24"/>
        </w:rPr>
      </w:pPr>
    </w:p>
    <w:p w14:paraId="712893AE" w14:textId="77777777" w:rsidR="007F6DFC" w:rsidRPr="00381BB7" w:rsidRDefault="007F6DFC" w:rsidP="0064730A">
      <w:pPr>
        <w:pStyle w:val="Answer"/>
        <w:rPr>
          <w:sz w:val="24"/>
          <w:szCs w:val="24"/>
        </w:rPr>
      </w:pPr>
    </w:p>
    <w:p w14:paraId="3CB67BD6" w14:textId="77777777" w:rsidR="007F6DFC" w:rsidRDefault="007F6DFC" w:rsidP="00474F67">
      <w:pPr>
        <w:rPr>
          <w:rFonts w:cs="Arial"/>
          <w:szCs w:val="22"/>
        </w:rPr>
      </w:pPr>
    </w:p>
    <w:p w14:paraId="3FB9A3DF" w14:textId="77777777" w:rsidR="007F6DFC" w:rsidRDefault="007F6DFC" w:rsidP="00AD179E">
      <w:pPr>
        <w:pStyle w:val="Answer"/>
        <w:tabs>
          <w:tab w:val="left" w:pos="2400"/>
        </w:tabs>
      </w:pPr>
      <w:r>
        <w:tab/>
      </w:r>
    </w:p>
    <w:p w14:paraId="0347F265" w14:textId="77777777" w:rsidR="00474F67" w:rsidRDefault="00474F67" w:rsidP="00474F67">
      <w:pPr>
        <w:rPr>
          <w:rFonts w:cs="Arial"/>
          <w:szCs w:val="22"/>
        </w:rPr>
      </w:pPr>
    </w:p>
    <w:p w14:paraId="7A2ABE11" w14:textId="77777777" w:rsidR="006E1028" w:rsidRDefault="006E1028" w:rsidP="006E1028">
      <w:pPr>
        <w:pStyle w:val="Answer"/>
      </w:pPr>
    </w:p>
    <w:sectPr w:rsidR="006E1028" w:rsidSect="00190C6A">
      <w:headerReference w:type="default" r:id="rId14"/>
      <w:footerReference w:type="default" r:id="rId15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F7A8" w14:textId="77777777" w:rsidR="00105406" w:rsidRDefault="00105406">
      <w:pPr>
        <w:spacing w:before="0" w:after="0"/>
      </w:pPr>
      <w:r>
        <w:separator/>
      </w:r>
    </w:p>
  </w:endnote>
  <w:endnote w:type="continuationSeparator" w:id="0">
    <w:p w14:paraId="0008FF73" w14:textId="77777777" w:rsidR="00105406" w:rsidRDefault="001054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5362" w14:textId="77777777" w:rsidR="00190C6A" w:rsidRPr="00F03E33" w:rsidRDefault="00190C6A" w:rsidP="00190C6A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2087BCCE" wp14:editId="1262FB6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6D9D666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2E493797" w14:textId="531B30CF" w:rsidR="00110217" w:rsidRPr="00190C6A" w:rsidRDefault="00110217" w:rsidP="00190C6A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AA6D" w14:textId="77777777" w:rsidR="00105406" w:rsidRDefault="00105406">
      <w:pPr>
        <w:spacing w:before="0" w:after="0"/>
      </w:pPr>
      <w:r>
        <w:separator/>
      </w:r>
    </w:p>
  </w:footnote>
  <w:footnote w:type="continuationSeparator" w:id="0">
    <w:p w14:paraId="5AF92441" w14:textId="77777777" w:rsidR="00105406" w:rsidRDefault="001054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5A53" w14:textId="77777777" w:rsidR="003400C1" w:rsidRPr="009C6DF4" w:rsidRDefault="003400C1" w:rsidP="003400C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C3F836B" wp14:editId="7BA15537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50791" w14:textId="77777777" w:rsidR="003400C1" w:rsidRPr="00631B61" w:rsidRDefault="003400C1" w:rsidP="003400C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D40273B" w14:textId="77777777" w:rsidR="003400C1" w:rsidRPr="00631B61" w:rsidRDefault="003400C1" w:rsidP="003400C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3F836B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2450791" w14:textId="77777777" w:rsidR="003400C1" w:rsidRPr="00631B61" w:rsidRDefault="003400C1" w:rsidP="003400C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D40273B" w14:textId="77777777" w:rsidR="003400C1" w:rsidRPr="00631B61" w:rsidRDefault="003400C1" w:rsidP="003400C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E901DF0" w14:textId="77777777" w:rsidR="003400C1" w:rsidRPr="008B4906" w:rsidRDefault="003400C1" w:rsidP="003400C1">
    <w:pPr>
      <w:pStyle w:val="Header"/>
    </w:pPr>
  </w:p>
  <w:p w14:paraId="49D9365C" w14:textId="77777777" w:rsidR="003400C1" w:rsidRPr="006C3952" w:rsidRDefault="003400C1" w:rsidP="003400C1">
    <w:pPr>
      <w:pStyle w:val="Header"/>
    </w:pPr>
  </w:p>
  <w:p w14:paraId="2D074DC7" w14:textId="77777777" w:rsidR="003400C1" w:rsidRPr="001509F1" w:rsidRDefault="003400C1" w:rsidP="003400C1">
    <w:pPr>
      <w:pStyle w:val="Header"/>
    </w:pPr>
  </w:p>
  <w:p w14:paraId="0999C534" w14:textId="2572DAEA" w:rsidR="00110217" w:rsidRPr="003400C1" w:rsidRDefault="00110217" w:rsidP="00340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29207">
    <w:abstractNumId w:val="4"/>
  </w:num>
  <w:num w:numId="2" w16cid:durableId="773944971">
    <w:abstractNumId w:val="14"/>
  </w:num>
  <w:num w:numId="3" w16cid:durableId="439027972">
    <w:abstractNumId w:val="21"/>
  </w:num>
  <w:num w:numId="4" w16cid:durableId="2138598707">
    <w:abstractNumId w:val="16"/>
  </w:num>
  <w:num w:numId="5" w16cid:durableId="2062945356">
    <w:abstractNumId w:val="7"/>
  </w:num>
  <w:num w:numId="6" w16cid:durableId="1014962744">
    <w:abstractNumId w:val="15"/>
  </w:num>
  <w:num w:numId="7" w16cid:durableId="176434027">
    <w:abstractNumId w:val="7"/>
  </w:num>
  <w:num w:numId="8" w16cid:durableId="1251767625">
    <w:abstractNumId w:val="1"/>
  </w:num>
  <w:num w:numId="9" w16cid:durableId="1330597718">
    <w:abstractNumId w:val="7"/>
    <w:lvlOverride w:ilvl="0">
      <w:startOverride w:val="1"/>
    </w:lvlOverride>
  </w:num>
  <w:num w:numId="10" w16cid:durableId="918442891">
    <w:abstractNumId w:val="17"/>
  </w:num>
  <w:num w:numId="11" w16cid:durableId="848376643">
    <w:abstractNumId w:val="13"/>
  </w:num>
  <w:num w:numId="12" w16cid:durableId="22947198">
    <w:abstractNumId w:val="5"/>
  </w:num>
  <w:num w:numId="13" w16cid:durableId="2075079583">
    <w:abstractNumId w:val="12"/>
  </w:num>
  <w:num w:numId="14" w16cid:durableId="1058824577">
    <w:abstractNumId w:val="18"/>
  </w:num>
  <w:num w:numId="15" w16cid:durableId="217788270">
    <w:abstractNumId w:val="10"/>
  </w:num>
  <w:num w:numId="16" w16cid:durableId="1736316947">
    <w:abstractNumId w:val="6"/>
  </w:num>
  <w:num w:numId="17" w16cid:durableId="1136143220">
    <w:abstractNumId w:val="23"/>
  </w:num>
  <w:num w:numId="18" w16cid:durableId="1601909820">
    <w:abstractNumId w:val="24"/>
  </w:num>
  <w:num w:numId="19" w16cid:durableId="561067332">
    <w:abstractNumId w:val="3"/>
  </w:num>
  <w:num w:numId="20" w16cid:durableId="660237609">
    <w:abstractNumId w:val="2"/>
  </w:num>
  <w:num w:numId="21" w16cid:durableId="2006004911">
    <w:abstractNumId w:val="8"/>
  </w:num>
  <w:num w:numId="22" w16cid:durableId="481047391">
    <w:abstractNumId w:val="8"/>
    <w:lvlOverride w:ilvl="0">
      <w:startOverride w:val="1"/>
    </w:lvlOverride>
  </w:num>
  <w:num w:numId="23" w16cid:durableId="1627656605">
    <w:abstractNumId w:val="22"/>
  </w:num>
  <w:num w:numId="24" w16cid:durableId="305278224">
    <w:abstractNumId w:val="8"/>
    <w:lvlOverride w:ilvl="0">
      <w:startOverride w:val="1"/>
    </w:lvlOverride>
  </w:num>
  <w:num w:numId="25" w16cid:durableId="1682732009">
    <w:abstractNumId w:val="8"/>
    <w:lvlOverride w:ilvl="0">
      <w:startOverride w:val="1"/>
    </w:lvlOverride>
  </w:num>
  <w:num w:numId="26" w16cid:durableId="1784684754">
    <w:abstractNumId w:val="9"/>
  </w:num>
  <w:num w:numId="27" w16cid:durableId="430702892">
    <w:abstractNumId w:val="19"/>
  </w:num>
  <w:num w:numId="28" w16cid:durableId="1147163628">
    <w:abstractNumId w:val="8"/>
    <w:lvlOverride w:ilvl="0">
      <w:startOverride w:val="1"/>
    </w:lvlOverride>
  </w:num>
  <w:num w:numId="29" w16cid:durableId="1598632103">
    <w:abstractNumId w:val="20"/>
  </w:num>
  <w:num w:numId="30" w16cid:durableId="1968664307">
    <w:abstractNumId w:val="8"/>
  </w:num>
  <w:num w:numId="31" w16cid:durableId="1714957396">
    <w:abstractNumId w:val="8"/>
    <w:lvlOverride w:ilvl="0">
      <w:startOverride w:val="1"/>
    </w:lvlOverride>
  </w:num>
  <w:num w:numId="32" w16cid:durableId="910235437">
    <w:abstractNumId w:val="8"/>
    <w:lvlOverride w:ilvl="0">
      <w:startOverride w:val="1"/>
    </w:lvlOverride>
  </w:num>
  <w:num w:numId="33" w16cid:durableId="1377662550">
    <w:abstractNumId w:val="0"/>
  </w:num>
  <w:num w:numId="34" w16cid:durableId="18406601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FC"/>
    <w:rsid w:val="00002DC1"/>
    <w:rsid w:val="000033BD"/>
    <w:rsid w:val="0007243A"/>
    <w:rsid w:val="00082C62"/>
    <w:rsid w:val="000B231F"/>
    <w:rsid w:val="000C1804"/>
    <w:rsid w:val="000E194B"/>
    <w:rsid w:val="00105406"/>
    <w:rsid w:val="00110217"/>
    <w:rsid w:val="00152AC3"/>
    <w:rsid w:val="00156AF3"/>
    <w:rsid w:val="00190C6A"/>
    <w:rsid w:val="0019491D"/>
    <w:rsid w:val="001A5A8D"/>
    <w:rsid w:val="001F74AD"/>
    <w:rsid w:val="002D07A8"/>
    <w:rsid w:val="002F6317"/>
    <w:rsid w:val="003400C1"/>
    <w:rsid w:val="003405EA"/>
    <w:rsid w:val="0035681B"/>
    <w:rsid w:val="003916EC"/>
    <w:rsid w:val="00395D02"/>
    <w:rsid w:val="003F7F14"/>
    <w:rsid w:val="00404B31"/>
    <w:rsid w:val="00474F67"/>
    <w:rsid w:val="00483600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6DFC"/>
    <w:rsid w:val="008C1F1C"/>
    <w:rsid w:val="008D47A6"/>
    <w:rsid w:val="009975A0"/>
    <w:rsid w:val="009C5C6E"/>
    <w:rsid w:val="00A2454C"/>
    <w:rsid w:val="00AE245C"/>
    <w:rsid w:val="00AF5D81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B02D2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53CAFE"/>
  <w15:docId w15:val="{07305275-FD0D-4DBD-AA26-9ABFD418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F6DF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AF5D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uperhomes.org.uk/resources/whats-best-insulation-%20materia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nsulation.sustainablesources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ingspaninsulation.co.uk/Sustainability.asp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ustainablebuild.co.uk/InsulationMaterial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01B9F-57D9-47EB-8294-35D659F1F3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0785A-2F30-40FD-AEFA-BF0D576EF7A6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0DC6C0A8-DC4C-4998-9762-E83349BE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18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2021-09-21T13:48:00Z</dcterms:created>
  <dcterms:modified xsi:type="dcterms:W3CDTF">2025-06-16T13:16:00Z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2025-05-30T11:20:11Z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4958fa0d-2f34-4490-8f5b-aaee73c0a643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